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8F6E7" w14:textId="50E1DCA3" w:rsidR="006B2F86" w:rsidRDefault="00AA3DC2" w:rsidP="00E71FC3">
      <w:pPr>
        <w:pStyle w:val="NoSpacing"/>
      </w:pPr>
      <w:r>
        <w:rPr>
          <w:u w:val="single"/>
        </w:rPr>
        <w:t>Robert KIRKETON</w:t>
      </w:r>
      <w:r>
        <w:t xml:space="preserve">   </w:t>
      </w:r>
      <w:proofErr w:type="gramStart"/>
      <w:r>
        <w:t xml:space="preserve">   (</w:t>
      </w:r>
      <w:proofErr w:type="gramEnd"/>
      <w:r>
        <w:t>d.1445)</w:t>
      </w:r>
    </w:p>
    <w:p w14:paraId="03DA4B56" w14:textId="35F678B6" w:rsidR="00AA3DC2" w:rsidRDefault="00AA3DC2" w:rsidP="00E71FC3">
      <w:pPr>
        <w:pStyle w:val="NoSpacing"/>
      </w:pPr>
      <w:r>
        <w:t>of York. Merchant.</w:t>
      </w:r>
    </w:p>
    <w:p w14:paraId="4B81A4C6" w14:textId="479B24C8" w:rsidR="00AA3DC2" w:rsidRDefault="00AA3DC2" w:rsidP="00E71FC3">
      <w:pPr>
        <w:pStyle w:val="NoSpacing"/>
      </w:pPr>
    </w:p>
    <w:p w14:paraId="25DEF93B" w14:textId="760C0779" w:rsidR="00AA3DC2" w:rsidRDefault="00AA3DC2" w:rsidP="00E71FC3">
      <w:pPr>
        <w:pStyle w:val="NoSpacing"/>
      </w:pPr>
    </w:p>
    <w:p w14:paraId="4687B241" w14:textId="4AEC812B" w:rsidR="00AA3DC2" w:rsidRDefault="00AA3DC2" w:rsidP="00E71FC3">
      <w:pPr>
        <w:pStyle w:val="NoSpacing"/>
      </w:pPr>
      <w:r>
        <w:t xml:space="preserve">  6 Jun.1445</w:t>
      </w:r>
      <w:r>
        <w:tab/>
        <w:t>He made his Will.   (W.Y.R. p.98)</w:t>
      </w:r>
    </w:p>
    <w:p w14:paraId="6E241E31" w14:textId="3D3C0E77" w:rsidR="00AA3DC2" w:rsidRDefault="00AA3DC2" w:rsidP="00E71FC3">
      <w:pPr>
        <w:pStyle w:val="NoSpacing"/>
      </w:pPr>
      <w:r>
        <w:t xml:space="preserve">  9 Jun.</w:t>
      </w:r>
      <w:r>
        <w:tab/>
      </w:r>
      <w:r>
        <w:tab/>
        <w:t>Probate of his Will.  (ibid.)</w:t>
      </w:r>
    </w:p>
    <w:p w14:paraId="4403C72B" w14:textId="5FFC9197" w:rsidR="00AA3DC2" w:rsidRDefault="00AA3DC2" w:rsidP="00E71FC3">
      <w:pPr>
        <w:pStyle w:val="NoSpacing"/>
      </w:pPr>
    </w:p>
    <w:p w14:paraId="776A26F1" w14:textId="3E64EAA1" w:rsidR="00AA3DC2" w:rsidRDefault="00AA3DC2" w:rsidP="00E71FC3">
      <w:pPr>
        <w:pStyle w:val="NoSpacing"/>
      </w:pPr>
    </w:p>
    <w:p w14:paraId="4089FEBA" w14:textId="0D5CAFC7" w:rsidR="00AA3DC2" w:rsidRPr="00AA3DC2" w:rsidRDefault="00AA3DC2" w:rsidP="00E71FC3">
      <w:pPr>
        <w:pStyle w:val="NoSpacing"/>
      </w:pPr>
      <w:r>
        <w:t>24 February 2019</w:t>
      </w:r>
      <w:bookmarkStart w:id="0" w:name="_GoBack"/>
      <w:bookmarkEnd w:id="0"/>
    </w:p>
    <w:sectPr w:rsidR="00AA3DC2" w:rsidRPr="00AA3D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1E36E" w14:textId="77777777" w:rsidR="00AA3DC2" w:rsidRDefault="00AA3DC2" w:rsidP="00E71FC3">
      <w:pPr>
        <w:spacing w:after="0" w:line="240" w:lineRule="auto"/>
      </w:pPr>
      <w:r>
        <w:separator/>
      </w:r>
    </w:p>
  </w:endnote>
  <w:endnote w:type="continuationSeparator" w:id="0">
    <w:p w14:paraId="536C8612" w14:textId="77777777" w:rsidR="00AA3DC2" w:rsidRDefault="00AA3D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1D5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4F0F5" w14:textId="77777777" w:rsidR="00AA3DC2" w:rsidRDefault="00AA3DC2" w:rsidP="00E71FC3">
      <w:pPr>
        <w:spacing w:after="0" w:line="240" w:lineRule="auto"/>
      </w:pPr>
      <w:r>
        <w:separator/>
      </w:r>
    </w:p>
  </w:footnote>
  <w:footnote w:type="continuationSeparator" w:id="0">
    <w:p w14:paraId="507C823F" w14:textId="77777777" w:rsidR="00AA3DC2" w:rsidRDefault="00AA3D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DC2"/>
    <w:rsid w:val="001A7C09"/>
    <w:rsid w:val="00577BD5"/>
    <w:rsid w:val="00656CBA"/>
    <w:rsid w:val="006A1F77"/>
    <w:rsid w:val="00733BE7"/>
    <w:rsid w:val="00AA3DC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647F7"/>
  <w15:chartTrackingRefBased/>
  <w15:docId w15:val="{83E42839-AF09-401E-9831-31300C90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2019-02-24T22:25:00Z</dcterms:created>
  <dcterms:modified xsi:type="dcterms:W3CDTF">2019-02-24T22:27:00Z</dcterms:modified>
</cp:coreProperties>
</file>